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1FE2F" w14:textId="77777777" w:rsidR="007672ED" w:rsidRDefault="007672ED" w:rsidP="00767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GOFFE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fl.1390)</w:t>
      </w:r>
    </w:p>
    <w:p w14:paraId="1F80FF15" w14:textId="77777777" w:rsidR="007672ED" w:rsidRDefault="007672ED" w:rsidP="00767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 xml:space="preserve">’ Church, </w:t>
      </w:r>
      <w:proofErr w:type="spellStart"/>
      <w:r>
        <w:rPr>
          <w:rFonts w:cs="Times New Roman"/>
          <w:szCs w:val="24"/>
        </w:rPr>
        <w:t>Swafield</w:t>
      </w:r>
      <w:proofErr w:type="spellEnd"/>
      <w:r>
        <w:rPr>
          <w:rFonts w:cs="Times New Roman"/>
          <w:szCs w:val="24"/>
        </w:rPr>
        <w:t>.</w:t>
      </w:r>
    </w:p>
    <w:p w14:paraId="32C69056" w14:textId="77777777" w:rsidR="007672ED" w:rsidRDefault="007672ED" w:rsidP="007672ED">
      <w:pPr>
        <w:pStyle w:val="NoSpacing"/>
        <w:rPr>
          <w:rFonts w:cs="Times New Roman"/>
          <w:szCs w:val="24"/>
        </w:rPr>
      </w:pPr>
    </w:p>
    <w:p w14:paraId="069C0691" w14:textId="77777777" w:rsidR="007672ED" w:rsidRDefault="007672ED" w:rsidP="007672ED">
      <w:pPr>
        <w:pStyle w:val="NoSpacing"/>
        <w:rPr>
          <w:rFonts w:cs="Times New Roman"/>
          <w:szCs w:val="24"/>
        </w:rPr>
      </w:pPr>
    </w:p>
    <w:p w14:paraId="2AB49B8E" w14:textId="77777777" w:rsidR="007672ED" w:rsidRDefault="007672ED" w:rsidP="00767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1390</w:t>
      </w:r>
      <w:r>
        <w:rPr>
          <w:rFonts w:cs="Times New Roman"/>
          <w:szCs w:val="24"/>
        </w:rPr>
        <w:tab/>
        <w:t>He became Rector.</w:t>
      </w:r>
    </w:p>
    <w:p w14:paraId="6DC056DF" w14:textId="77777777" w:rsidR="007672ED" w:rsidRDefault="007672ED" w:rsidP="007672ED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6D1A360" w14:textId="77777777" w:rsidR="007672ED" w:rsidRDefault="007672ED" w:rsidP="007672ED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68-70,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3753ED1" w14:textId="77777777" w:rsidR="007672ED" w:rsidRDefault="007672ED" w:rsidP="007672ED">
      <w:pPr>
        <w:pStyle w:val="NoSpacing"/>
        <w:rPr>
          <w:rFonts w:cs="Times New Roman"/>
          <w:szCs w:val="24"/>
        </w:rPr>
      </w:pPr>
    </w:p>
    <w:p w14:paraId="33F7A075" w14:textId="77777777" w:rsidR="007672ED" w:rsidRDefault="007672ED" w:rsidP="007672ED">
      <w:pPr>
        <w:pStyle w:val="NoSpacing"/>
        <w:rPr>
          <w:rFonts w:cs="Times New Roman"/>
          <w:szCs w:val="24"/>
        </w:rPr>
      </w:pPr>
    </w:p>
    <w:p w14:paraId="3DD37BC0" w14:textId="77777777" w:rsidR="007672ED" w:rsidRDefault="007672ED" w:rsidP="007672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2024</w:t>
      </w:r>
    </w:p>
    <w:p w14:paraId="46A8D7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DE8E" w14:textId="77777777" w:rsidR="007672ED" w:rsidRDefault="007672ED" w:rsidP="009139A6">
      <w:r>
        <w:separator/>
      </w:r>
    </w:p>
  </w:endnote>
  <w:endnote w:type="continuationSeparator" w:id="0">
    <w:p w14:paraId="46F4A522" w14:textId="77777777" w:rsidR="007672ED" w:rsidRDefault="007672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EA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45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842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928B7" w14:textId="77777777" w:rsidR="007672ED" w:rsidRDefault="007672ED" w:rsidP="009139A6">
      <w:r>
        <w:separator/>
      </w:r>
    </w:p>
  </w:footnote>
  <w:footnote w:type="continuationSeparator" w:id="0">
    <w:p w14:paraId="6C0B9315" w14:textId="77777777" w:rsidR="007672ED" w:rsidRDefault="007672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9F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D7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05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2ED"/>
    <w:rsid w:val="000666E0"/>
    <w:rsid w:val="002510B7"/>
    <w:rsid w:val="005C130B"/>
    <w:rsid w:val="007672E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01A6B"/>
  <w15:chartTrackingRefBased/>
  <w15:docId w15:val="{5B071E78-D832-489E-A8D2-1EE4A6A86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2024-01-31T21:09:00Z</dcterms:created>
  <dcterms:modified xsi:type="dcterms:W3CDTF">2024-01-31T21:09:00Z</dcterms:modified>
</cp:coreProperties>
</file>